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9B961" w14:textId="77777777" w:rsidR="008A0CEC" w:rsidRDefault="008A0CEC" w:rsidP="008A0C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GODARD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fl.1442)</w:t>
      </w:r>
    </w:p>
    <w:p w14:paraId="6B09923B" w14:textId="77777777" w:rsidR="008A0CEC" w:rsidRDefault="008A0CEC" w:rsidP="008A0C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Goldbeater.</w:t>
      </w:r>
    </w:p>
    <w:p w14:paraId="693BD306" w14:textId="77777777" w:rsidR="008A0CEC" w:rsidRDefault="008A0CEC" w:rsidP="008A0CEC">
      <w:pPr>
        <w:pStyle w:val="NoSpacing"/>
        <w:rPr>
          <w:rFonts w:cs="Times New Roman"/>
          <w:szCs w:val="24"/>
        </w:rPr>
      </w:pPr>
    </w:p>
    <w:p w14:paraId="371B751B" w14:textId="77777777" w:rsidR="008A0CEC" w:rsidRDefault="008A0CEC" w:rsidP="008A0CEC">
      <w:pPr>
        <w:pStyle w:val="NoSpacing"/>
        <w:rPr>
          <w:rFonts w:cs="Times New Roman"/>
          <w:szCs w:val="24"/>
        </w:rPr>
      </w:pPr>
    </w:p>
    <w:p w14:paraId="3368642D" w14:textId="77777777" w:rsidR="008A0CEC" w:rsidRDefault="008A0CEC" w:rsidP="008A0C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May1442</w:t>
      </w:r>
      <w:r>
        <w:rPr>
          <w:rFonts w:cs="Times New Roman"/>
          <w:szCs w:val="24"/>
        </w:rPr>
        <w:tab/>
        <w:t xml:space="preserve"> Gift of his goods and chattels to John Parker of London, scrivener(q.v.),</w:t>
      </w:r>
    </w:p>
    <w:p w14:paraId="46D7E43F" w14:textId="77777777" w:rsidR="008A0CEC" w:rsidRDefault="008A0CEC" w:rsidP="008A0C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Petresfeld</w:t>
      </w:r>
      <w:proofErr w:type="spellEnd"/>
      <w:r>
        <w:rPr>
          <w:rFonts w:cs="Times New Roman"/>
          <w:szCs w:val="24"/>
        </w:rPr>
        <w:t xml:space="preserve"> of London, ironmonger(q.v.), and Thomas </w:t>
      </w:r>
      <w:proofErr w:type="spellStart"/>
      <w:r>
        <w:rPr>
          <w:rFonts w:cs="Times New Roman"/>
          <w:szCs w:val="24"/>
        </w:rPr>
        <w:t>Swayn</w:t>
      </w:r>
      <w:proofErr w:type="spellEnd"/>
      <w:r>
        <w:rPr>
          <w:rFonts w:cs="Times New Roman"/>
          <w:szCs w:val="24"/>
        </w:rPr>
        <w:t xml:space="preserve"> of London,</w:t>
      </w:r>
    </w:p>
    <w:p w14:paraId="635C0CD1" w14:textId="77777777" w:rsidR="008A0CEC" w:rsidRDefault="008A0CEC" w:rsidP="008A0C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refiner(q.v.).</w:t>
      </w:r>
    </w:p>
    <w:p w14:paraId="5D649626" w14:textId="77777777" w:rsidR="008A0CEC" w:rsidRDefault="008A0CEC" w:rsidP="008A0CEC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166)</w:t>
      </w:r>
    </w:p>
    <w:p w14:paraId="76E1230B" w14:textId="77777777" w:rsidR="008A0CEC" w:rsidRDefault="008A0CEC" w:rsidP="008A0CEC">
      <w:pPr>
        <w:pStyle w:val="NoSpacing"/>
        <w:rPr>
          <w:rFonts w:cs="Times New Roman"/>
          <w:szCs w:val="24"/>
        </w:rPr>
      </w:pPr>
    </w:p>
    <w:p w14:paraId="360A44C6" w14:textId="77777777" w:rsidR="008A0CEC" w:rsidRDefault="008A0CEC" w:rsidP="008A0CEC">
      <w:pPr>
        <w:pStyle w:val="NoSpacing"/>
        <w:rPr>
          <w:rFonts w:cs="Times New Roman"/>
          <w:szCs w:val="24"/>
        </w:rPr>
      </w:pPr>
    </w:p>
    <w:p w14:paraId="42FD296F" w14:textId="77777777" w:rsidR="008A0CEC" w:rsidRDefault="008A0CEC" w:rsidP="008A0C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June 2023</w:t>
      </w:r>
    </w:p>
    <w:p w14:paraId="052B686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2801F" w14:textId="77777777" w:rsidR="008A0CEC" w:rsidRDefault="008A0CEC" w:rsidP="009139A6">
      <w:r>
        <w:separator/>
      </w:r>
    </w:p>
  </w:endnote>
  <w:endnote w:type="continuationSeparator" w:id="0">
    <w:p w14:paraId="72872128" w14:textId="77777777" w:rsidR="008A0CEC" w:rsidRDefault="008A0C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E2D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3FC7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DB5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E149D" w14:textId="77777777" w:rsidR="008A0CEC" w:rsidRDefault="008A0CEC" w:rsidP="009139A6">
      <w:r>
        <w:separator/>
      </w:r>
    </w:p>
  </w:footnote>
  <w:footnote w:type="continuationSeparator" w:id="0">
    <w:p w14:paraId="2B505981" w14:textId="77777777" w:rsidR="008A0CEC" w:rsidRDefault="008A0C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1FE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57C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259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CEC"/>
    <w:rsid w:val="000666E0"/>
    <w:rsid w:val="002510B7"/>
    <w:rsid w:val="005C130B"/>
    <w:rsid w:val="00826F5C"/>
    <w:rsid w:val="008A0CE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87C39"/>
  <w15:chartTrackingRefBased/>
  <w15:docId w15:val="{19590BB7-68A0-4422-B07B-AA7031276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2023-06-16T15:32:00Z</dcterms:created>
  <dcterms:modified xsi:type="dcterms:W3CDTF">2023-06-16T15:32:00Z</dcterms:modified>
</cp:coreProperties>
</file>